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7BDB2415"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R1-1</w:t>
      </w:r>
      <w:r w:rsidR="00554813" w:rsidRPr="00931298">
        <w:rPr>
          <w:b/>
        </w:rPr>
        <w:t>80</w:t>
      </w:r>
      <w:r w:rsidR="002222FC">
        <w:rPr>
          <w:b/>
        </w:rPr>
        <w:t>55</w:t>
      </w:r>
      <w:r w:rsidR="00F57054">
        <w:rPr>
          <w:b/>
        </w:rPr>
        <w:t>59</w:t>
      </w:r>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proofErr w:type="spellStart"/>
      <w:r w:rsidRPr="00931298">
        <w:rPr>
          <w:b/>
        </w:rPr>
        <w:t>Sanya</w:t>
      </w:r>
      <w:proofErr w:type="spellEnd"/>
      <w:r w:rsidRPr="00931298">
        <w:rPr>
          <w:b/>
        </w:rPr>
        <w:t>,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27967AA1" w:rsidR="0068226B" w:rsidRPr="0044166C" w:rsidRDefault="0068226B" w:rsidP="00677766">
      <w:r w:rsidRPr="00CC27F5">
        <w:rPr>
          <w:b/>
        </w:rPr>
        <w:t>Title:</w:t>
      </w:r>
      <w:r w:rsidRPr="00CC27F5">
        <w:t xml:space="preserve"> </w:t>
      </w:r>
      <w:r w:rsidR="0038547B">
        <w:rPr>
          <w:sz w:val="22"/>
        </w:rPr>
        <w:t>Offline discussion summary on GC-PDCCH carrying SFI</w:t>
      </w:r>
    </w:p>
    <w:p w14:paraId="4E9088AE" w14:textId="77777777" w:rsidR="0068226B" w:rsidRPr="00CC27F5" w:rsidRDefault="0068226B" w:rsidP="00677766">
      <w:r w:rsidRPr="00CC27F5">
        <w:rPr>
          <w:b/>
        </w:rPr>
        <w:t>Document for:</w:t>
      </w:r>
      <w:r w:rsidRPr="00CC27F5">
        <w:tab/>
      </w:r>
      <w:bookmarkStart w:id="1" w:name="DocumentFor"/>
      <w:bookmarkEnd w:id="1"/>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72B683F7" w:rsidR="00070460" w:rsidRDefault="009819E2" w:rsidP="00677766">
      <w:r>
        <w:t xml:space="preserve"> </w:t>
      </w:r>
      <w:r w:rsidR="008E10EC">
        <w:t xml:space="preserve">This paper </w:t>
      </w:r>
      <w:r w:rsidR="0038547B">
        <w:t>summarizes the proposals and offline discussions on GC-PDCCH carrying SFI.</w:t>
      </w:r>
    </w:p>
    <w:p w14:paraId="3B8BF032" w14:textId="232EC0E5" w:rsidR="00D155DE" w:rsidRDefault="00B06A2F" w:rsidP="008E10EC">
      <w:pPr>
        <w:pStyle w:val="Heading1"/>
      </w:pPr>
      <w:r>
        <w:t>Discussion</w:t>
      </w:r>
      <w:r w:rsidR="003D4F7E">
        <w:t>s</w:t>
      </w:r>
    </w:p>
    <w:p w14:paraId="5E638AF3" w14:textId="05FEC778" w:rsidR="00753557" w:rsidRDefault="00753557" w:rsidP="008E10EC">
      <w:pPr>
        <w:pStyle w:val="Heading2"/>
      </w:pPr>
      <w:r w:rsidRPr="00753557">
        <w:t>On</w:t>
      </w:r>
      <w:r>
        <w:t xml:space="preserve"> </w:t>
      </w:r>
      <w:r w:rsidR="0040376E">
        <w:t>semi-static</w:t>
      </w:r>
      <w:r>
        <w:t xml:space="preserve"> DL/UL </w:t>
      </w:r>
      <w:r w:rsidR="0040376E">
        <w:t>configuration</w:t>
      </w:r>
    </w:p>
    <w:p w14:paraId="0CF04DE9" w14:textId="67F5A5B7" w:rsidR="00753557" w:rsidRPr="00753557" w:rsidRDefault="0040376E" w:rsidP="00677766">
      <w:r>
        <w:t>On semi-static DL/UL configuration</w:t>
      </w:r>
    </w:p>
    <w:p w14:paraId="0B0DD119" w14:textId="77777777" w:rsidR="001877C3" w:rsidRDefault="00753557" w:rsidP="00677766">
      <w:bookmarkStart w:id="2" w:name="p1"/>
      <w:r w:rsidRPr="00D32BA7">
        <w:t>Proposal:</w:t>
      </w:r>
      <w:r w:rsidRPr="001877C3">
        <w:t xml:space="preserve"> </w:t>
      </w:r>
    </w:p>
    <w:p w14:paraId="2BD66A64" w14:textId="4AED7D31" w:rsidR="00753557" w:rsidRPr="001877C3" w:rsidRDefault="00753557" w:rsidP="001877C3">
      <w:pPr>
        <w:pStyle w:val="ListParagraph"/>
        <w:numPr>
          <w:ilvl w:val="0"/>
          <w:numId w:val="50"/>
        </w:numPr>
      </w:pPr>
      <w:r w:rsidRPr="001877C3">
        <w:t>For cell-specific DL/UL assignment periodicity of 0.5ms, restrict to SCS &gt; 15KHz.</w:t>
      </w:r>
    </w:p>
    <w:bookmarkEnd w:id="2"/>
    <w:p w14:paraId="5A6FF7BA" w14:textId="77777777" w:rsidR="001877C3" w:rsidRDefault="001877C3" w:rsidP="00677766">
      <w:r w:rsidRPr="001877C3">
        <w:rPr>
          <w:highlight w:val="yellow"/>
        </w:rPr>
        <w:t>Proposal:</w:t>
      </w:r>
      <w:r w:rsidRPr="001877C3">
        <w:t xml:space="preserve"> </w:t>
      </w:r>
    </w:p>
    <w:p w14:paraId="01B88551" w14:textId="407F2923" w:rsidR="001877C3" w:rsidRPr="001877C3" w:rsidRDefault="001877C3" w:rsidP="001877C3">
      <w:pPr>
        <w:pStyle w:val="ListParagraph"/>
        <w:numPr>
          <w:ilvl w:val="0"/>
          <w:numId w:val="50"/>
        </w:numPr>
      </w:pPr>
      <w:r w:rsidRPr="001877C3">
        <w:t>Add a 4ms period for cell-specific DL/UL assignment, on top of the existing 8 choices</w:t>
      </w:r>
    </w:p>
    <w:p w14:paraId="53AAE6C2" w14:textId="74A5FE7B" w:rsidR="00753557" w:rsidRDefault="00D611C2" w:rsidP="00677766">
      <w:r w:rsidRPr="00574088">
        <w:t>Proposal:</w:t>
      </w:r>
    </w:p>
    <w:p w14:paraId="1F20B39D" w14:textId="79444F90" w:rsidR="00D611C2" w:rsidRPr="00753557" w:rsidRDefault="004F4559" w:rsidP="00D611C2">
      <w:pPr>
        <w:pStyle w:val="ListParagraph"/>
        <w:numPr>
          <w:ilvl w:val="0"/>
          <w:numId w:val="50"/>
        </w:numPr>
      </w:pPr>
      <w:r>
        <w:t>UE does not expect the reference SCS in cell-specific UL/DL configuration in a cell</w:t>
      </w:r>
      <w:r w:rsidR="00D611C2" w:rsidRPr="00D611C2">
        <w:t xml:space="preserve"> </w:t>
      </w:r>
      <w:r>
        <w:t>to be</w:t>
      </w:r>
      <w:r w:rsidR="00D611C2" w:rsidRPr="00D611C2">
        <w:t xml:space="preserve"> larger than any BWP configured for the cell</w:t>
      </w:r>
    </w:p>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kern w:val="0"/>
        </w:rPr>
      </w:pPr>
      <w:r>
        <w:rPr>
          <w:highlight w:val="green"/>
        </w:rPr>
        <w:t>Agreements</w:t>
      </w:r>
      <w:r>
        <w:rPr>
          <w:b/>
        </w:rPr>
        <w:t>:</w:t>
      </w:r>
    </w:p>
    <w:p w14:paraId="25EF43D5" w14:textId="77777777" w:rsidR="009819E2" w:rsidRDefault="009819E2" w:rsidP="00677766">
      <w:pPr>
        <w:pStyle w:val="ListParagraph"/>
        <w:numPr>
          <w:ilvl w:val="0"/>
          <w:numId w:val="46"/>
        </w:numPr>
      </w:pPr>
      <w:r>
        <w:t xml:space="preserve">For parameter </w:t>
      </w:r>
      <w:proofErr w:type="spellStart"/>
      <w:r>
        <w:t>maxNrofSlotFormatCombinationsPerSet</w:t>
      </w:r>
      <w:proofErr w:type="spellEnd"/>
      <w:r>
        <w:t>, use a value of 4096</w:t>
      </w:r>
    </w:p>
    <w:p w14:paraId="670A1672" w14:textId="77777777" w:rsidR="009819E2" w:rsidRPr="00677766" w:rsidRDefault="009819E2" w:rsidP="00677766">
      <w:pPr>
        <w:pStyle w:val="ListParagraph"/>
        <w:numPr>
          <w:ilvl w:val="0"/>
          <w:numId w:val="46"/>
        </w:numPr>
        <w:rPr>
          <w:b/>
          <w:lang w:eastAsia="x-none"/>
        </w:rPr>
      </w:pPr>
      <w:r>
        <w:t xml:space="preserve">For parameter </w:t>
      </w:r>
      <w:proofErr w:type="spellStart"/>
      <w:r>
        <w:t>maxNrofSlotFormatsPerCombination</w:t>
      </w:r>
      <w:proofErr w:type="spellEnd"/>
      <w:r>
        <w:t>,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EEDF902" w14:textId="77777777" w:rsidR="00D611C2" w:rsidRDefault="00B06A2F" w:rsidP="00C921FD">
      <w:bookmarkStart w:id="3" w:name="p2"/>
      <w:r w:rsidRPr="00D611C2">
        <w:rPr>
          <w:highlight w:val="yellow"/>
        </w:rPr>
        <w:t>Proposal</w:t>
      </w:r>
      <w:r w:rsidRPr="00D611C2">
        <w:t xml:space="preserve">: </w:t>
      </w:r>
    </w:p>
    <w:p w14:paraId="0304B9E1" w14:textId="162853D3" w:rsidR="00656B5F" w:rsidRPr="00D611C2" w:rsidRDefault="00B06A2F" w:rsidP="00D611C2">
      <w:pPr>
        <w:pStyle w:val="ListParagraph"/>
        <w:numPr>
          <w:ilvl w:val="0"/>
          <w:numId w:val="50"/>
        </w:numPr>
      </w:pPr>
      <w:r w:rsidRPr="00D611C2">
        <w:t xml:space="preserve">Limit the size of the UE-specific SFI table to </w:t>
      </w:r>
      <w:proofErr w:type="gramStart"/>
      <w:r w:rsidRPr="00D611C2">
        <w:t>a 1024 values</w:t>
      </w:r>
      <w:proofErr w:type="gramEnd"/>
      <w:r w:rsidRPr="00D611C2">
        <w:t xml:space="preserve"> maximum</w:t>
      </w:r>
      <w:r w:rsidR="00656B5F" w:rsidRPr="00D611C2">
        <w:t xml:space="preserve"> across all entries</w:t>
      </w:r>
      <w:r w:rsidR="00D24546" w:rsidRPr="00D611C2">
        <w:t xml:space="preserve"> in </w:t>
      </w:r>
      <w:proofErr w:type="spellStart"/>
      <w:r w:rsidR="00D24546" w:rsidRPr="00D611C2">
        <w:t>Rel</w:t>
      </w:r>
      <w:proofErr w:type="spellEnd"/>
      <w:r w:rsidR="00D24546" w:rsidRPr="00D611C2">
        <w:t xml:space="preserve"> 15.</w:t>
      </w:r>
    </w:p>
    <w:bookmarkEnd w:id="3"/>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w:t>
      </w:r>
      <w:proofErr w:type="gramStart"/>
      <w:r>
        <w:t>format</w:t>
      </w:r>
      <w:proofErr w:type="gramEnd"/>
      <w:r>
        <w:t xml:space="preserve"> so the actual slot format can be derived from other SFI. </w:t>
      </w:r>
    </w:p>
    <w:p w14:paraId="6915BC35" w14:textId="77777777" w:rsidR="00702389" w:rsidRDefault="00702389" w:rsidP="00702389"/>
    <w:p w14:paraId="021FD307" w14:textId="77777777" w:rsidR="00D611C2" w:rsidRDefault="00702389" w:rsidP="00702389">
      <w:bookmarkStart w:id="4" w:name="p3"/>
      <w:r w:rsidRPr="00D611C2">
        <w:rPr>
          <w:highlight w:val="yellow"/>
        </w:rPr>
        <w:t>Proposal.</w:t>
      </w:r>
      <w:r w:rsidRPr="00D611C2">
        <w:t xml:space="preserve"> </w:t>
      </w:r>
    </w:p>
    <w:p w14:paraId="10EB7335" w14:textId="383D3EC6" w:rsidR="00702389" w:rsidRPr="00D611C2" w:rsidRDefault="00702389" w:rsidP="00D611C2">
      <w:pPr>
        <w:pStyle w:val="ListParagraph"/>
        <w:numPr>
          <w:ilvl w:val="0"/>
          <w:numId w:val="50"/>
        </w:numPr>
      </w:pPr>
      <w:r w:rsidRPr="00D611C2">
        <w:t>Use entry 255 in the slot format table in TS38.211 as a wildcard slot format. When indicated for a slot in an SFI, the UE should derive the actual slot format from other SFI (if any) or implied by RRC configured DL/UL transmission.</w:t>
      </w:r>
    </w:p>
    <w:bookmarkEnd w:id="4"/>
    <w:p w14:paraId="33AF606B" w14:textId="77777777" w:rsidR="00702389" w:rsidRDefault="00702389" w:rsidP="00702389"/>
    <w:p w14:paraId="4E6F0A4F" w14:textId="64BFD6A6" w:rsidR="00D24546" w:rsidRDefault="00D24546" w:rsidP="00677766">
      <w:r w:rsidRPr="000B1765">
        <w:lastRenderedPageBreak/>
        <w:t xml:space="preserve">Another </w:t>
      </w:r>
      <w:r>
        <w:t xml:space="preserve">remaining problem from the last meeting is how to </w:t>
      </w:r>
      <w:r w:rsidR="00E96110">
        <w:t xml:space="preserve">indicate the slot formats when the active BWP is 60KHz SCS 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w:t>
      </w:r>
      <w:proofErr w:type="gramStart"/>
      <w:r w:rsidR="00850E2C">
        <w:t>cross numerology</w:t>
      </w:r>
      <w:proofErr w:type="gramEnd"/>
      <w:r w:rsidR="00850E2C">
        <w:t xml:space="preserve">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97.15pt" o:ole="">
            <v:imagedata r:id="rId13" o:title=""/>
          </v:shape>
          <o:OLEObject Type="Embed" ProgID="Visio.Drawing.11" ShapeID="_x0000_i1025" DrawAspect="Content" ObjectID="_1585352368" r:id="rId14"/>
        </w:object>
      </w:r>
    </w:p>
    <w:p w14:paraId="670B8E98" w14:textId="792B442B"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65pt;height:97.15pt" o:ole="">
            <v:imagedata r:id="rId15" o:title=""/>
          </v:shape>
          <o:OLEObject Type="Embed" ProgID="Visio.Drawing.11" ShapeID="_x0000_i1026" DrawAspect="Content" ObjectID="_1585352369" r:id="rId16"/>
        </w:object>
      </w:r>
    </w:p>
    <w:p w14:paraId="6639EEC6" w14:textId="20BBBC3C"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3pt;height:97.15pt" o:ole="">
            <v:imagedata r:id="rId17" o:title=""/>
          </v:shape>
          <o:OLEObject Type="Embed" ProgID="Visio.Drawing.11" ShapeID="_x0000_i1027" DrawAspect="Content" ObjectID="_1585352370" r:id="rId18"/>
        </w:object>
      </w:r>
    </w:p>
    <w:p w14:paraId="46F56174" w14:textId="74508C40"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46F89B23" w:rsidR="00D24546" w:rsidRPr="00D611C2" w:rsidRDefault="00BF750B" w:rsidP="00677766">
      <w:bookmarkStart w:id="5" w:name="p4"/>
      <w:r w:rsidRPr="00D611C2">
        <w:rPr>
          <w:highlight w:val="yellow"/>
        </w:rPr>
        <w:t>Proposal:</w:t>
      </w:r>
      <w:r w:rsidRPr="00D611C2">
        <w:t xml:space="preserve"> </w:t>
      </w:r>
      <w:r w:rsidR="00D24546" w:rsidRPr="00D611C2">
        <w:t xml:space="preserve">On slot format </w:t>
      </w:r>
      <w:r w:rsidR="00F8138E" w:rsidRPr="00D611C2">
        <w:t>indication</w:t>
      </w:r>
      <w:r w:rsidR="00D24546" w:rsidRPr="00D611C2">
        <w:t xml:space="preserve"> for ECP</w:t>
      </w:r>
      <w:r w:rsidRPr="00D611C2">
        <w:t xml:space="preserve">, </w:t>
      </w:r>
      <w:r w:rsidR="00F8138E" w:rsidRPr="00D611C2">
        <w:t>reuse the</w:t>
      </w:r>
      <w:r w:rsidR="00D24546" w:rsidRPr="00D611C2">
        <w:t xml:space="preserve"> slot format indicat</w:t>
      </w:r>
      <w:r w:rsidR="00F8138E" w:rsidRPr="00D611C2">
        <w:t>ion</w:t>
      </w:r>
      <w:r w:rsidR="00D24546" w:rsidRPr="00D611C2">
        <w:t xml:space="preserve"> </w:t>
      </w:r>
      <w:r w:rsidRPr="00D611C2">
        <w:t>for NCP</w:t>
      </w:r>
    </w:p>
    <w:p w14:paraId="0D1F6A9E" w14:textId="0D536720" w:rsidR="00D24546" w:rsidRPr="00D611C2" w:rsidRDefault="00D611C2" w:rsidP="00677766">
      <w:pPr>
        <w:pStyle w:val="ListParagraph"/>
        <w:numPr>
          <w:ilvl w:val="0"/>
          <w:numId w:val="45"/>
        </w:numPr>
      </w:pPr>
      <w:r w:rsidRPr="00D611C2">
        <w:t xml:space="preserve">Alt 1. </w:t>
      </w:r>
      <w:r w:rsidR="00F8138E" w:rsidRPr="00D611C2">
        <w:t>D</w:t>
      </w:r>
      <w:r w:rsidR="00D24546" w:rsidRPr="00D611C2">
        <w:t xml:space="preserve">etermine the direction of </w:t>
      </w:r>
      <w:r w:rsidR="00F8138E" w:rsidRPr="00D611C2">
        <w:t>an</w:t>
      </w:r>
      <w:r w:rsidR="00D24546" w:rsidRPr="00D611C2">
        <w:t xml:space="preserve"> ECP symbol using the</w:t>
      </w:r>
      <w:r w:rsidR="00F8138E" w:rsidRPr="00D611C2">
        <w:t xml:space="preserve"> indicated</w:t>
      </w:r>
      <w:r w:rsidR="00D24546" w:rsidRPr="00D611C2">
        <w:t xml:space="preserve"> direction of (partially) overlapping NCP symbols</w:t>
      </w:r>
    </w:p>
    <w:p w14:paraId="0949D5B1" w14:textId="77777777" w:rsidR="00D24546" w:rsidRPr="00D611C2" w:rsidRDefault="00D24546" w:rsidP="00677766">
      <w:pPr>
        <w:pStyle w:val="ListParagraph"/>
        <w:numPr>
          <w:ilvl w:val="1"/>
          <w:numId w:val="45"/>
        </w:numPr>
      </w:pPr>
      <w:r w:rsidRPr="00D611C2">
        <w:t>If all (partially) overlapping NCP symbols are D, the ECP symbol is D</w:t>
      </w:r>
    </w:p>
    <w:p w14:paraId="709793CE" w14:textId="77777777" w:rsidR="00D24546" w:rsidRPr="00D611C2" w:rsidRDefault="00D24546" w:rsidP="00677766">
      <w:pPr>
        <w:pStyle w:val="ListParagraph"/>
        <w:numPr>
          <w:ilvl w:val="1"/>
          <w:numId w:val="45"/>
        </w:numPr>
      </w:pPr>
      <w:r w:rsidRPr="00D611C2">
        <w:t>If all (partially) overlapping NCP symbols are U, the ECP symbol is U</w:t>
      </w:r>
    </w:p>
    <w:p w14:paraId="014BF50E" w14:textId="53A7DBCA" w:rsidR="00B06A2F" w:rsidRDefault="00D24546" w:rsidP="00677766">
      <w:pPr>
        <w:pStyle w:val="ListParagraph"/>
        <w:numPr>
          <w:ilvl w:val="1"/>
          <w:numId w:val="45"/>
        </w:numPr>
      </w:pPr>
      <w:r w:rsidRPr="00D611C2">
        <w:t>If one of (partially) overlapping NCP symbols is X, the ECP symbol is X</w:t>
      </w:r>
    </w:p>
    <w:p w14:paraId="69A7B1D1" w14:textId="1D8F38E7" w:rsidR="00D611C2" w:rsidRDefault="00D611C2" w:rsidP="00D611C2">
      <w:pPr>
        <w:pStyle w:val="ListParagraph"/>
        <w:numPr>
          <w:ilvl w:val="0"/>
          <w:numId w:val="45"/>
        </w:numPr>
      </w:pPr>
      <w:r>
        <w:t>Alt 2. Start from NCP table and delete two values from each row, where the deleted values are chosen from the values with the most number of appearance in the row</w:t>
      </w:r>
    </w:p>
    <w:p w14:paraId="1A86A7BF" w14:textId="46047A50" w:rsidR="00D611C2" w:rsidRDefault="00D611C2" w:rsidP="00D611C2">
      <w:pPr>
        <w:pStyle w:val="ListParagraph"/>
        <w:numPr>
          <w:ilvl w:val="0"/>
          <w:numId w:val="45"/>
        </w:numPr>
      </w:pPr>
      <w:r>
        <w:t>Alt 3. Start from NCP table and delete two columns</w:t>
      </w:r>
    </w:p>
    <w:p w14:paraId="4DE371FB" w14:textId="03B9FBE6" w:rsidR="00D611C2" w:rsidRPr="00D611C2" w:rsidRDefault="00D611C2" w:rsidP="00D611C2">
      <w:pPr>
        <w:pStyle w:val="ListParagraph"/>
        <w:numPr>
          <w:ilvl w:val="0"/>
          <w:numId w:val="45"/>
        </w:numPr>
      </w:pPr>
      <w:r>
        <w:t>Alt 4. Define an independent ECP table for slot formats for ECP</w:t>
      </w:r>
    </w:p>
    <w:bookmarkEnd w:id="5"/>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lastRenderedPageBreak/>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t>Further discussion offline on the detailed conditions for DL/UL cancellation</w:t>
      </w:r>
      <w:r>
        <w:t xml:space="preserve"> (related to the overwriting rules)</w:t>
      </w:r>
    </w:p>
    <w:p w14:paraId="333D5260" w14:textId="77777777" w:rsidR="00753557" w:rsidRDefault="00753557" w:rsidP="00677766"/>
    <w:p w14:paraId="528E0417" w14:textId="77777777" w:rsidR="00753557" w:rsidRDefault="00753557" w:rsidP="00677766">
      <w:r>
        <w:t>Further discussions are needed for the case about the action time for overriding of the RRC configured DL reception or UL transmission by UE-specific DCI from transmission in the other direction</w:t>
      </w:r>
    </w:p>
    <w:p w14:paraId="2D3FD0AE" w14:textId="77777777" w:rsidR="00753557" w:rsidRDefault="00753557" w:rsidP="00677766">
      <w:pPr>
        <w:pStyle w:val="bullet"/>
      </w:pPr>
    </w:p>
    <w:p w14:paraId="04357363" w14:textId="44383FEA" w:rsidR="00753557" w:rsidRDefault="00753557" w:rsidP="00677766">
      <w:pPr>
        <w:pStyle w:val="bullet"/>
      </w:pPr>
      <w:r>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4EA3D741" w14:textId="77777777" w:rsidR="00D611C2" w:rsidRPr="00D611C2" w:rsidRDefault="00753557" w:rsidP="00677766">
      <w:bookmarkStart w:id="6" w:name="p5"/>
      <w:r w:rsidRPr="00D611C2">
        <w:rPr>
          <w:highlight w:val="yellow"/>
        </w:rPr>
        <w:t>Proposal:</w:t>
      </w:r>
      <w:r w:rsidRPr="00D611C2">
        <w:t xml:space="preserve"> </w:t>
      </w:r>
    </w:p>
    <w:p w14:paraId="6B28B295" w14:textId="2481039C" w:rsidR="00F8138E" w:rsidRPr="00D611C2" w:rsidRDefault="00F8138E" w:rsidP="00D611C2">
      <w:pPr>
        <w:pStyle w:val="bullet"/>
      </w:pPr>
      <w:r w:rsidRPr="00D611C2">
        <w:t>On cancel</w:t>
      </w:r>
      <w:r w:rsidR="008E10EC" w:rsidRPr="00D611C2">
        <w:t>lation of</w:t>
      </w:r>
      <w:r w:rsidRPr="00D611C2">
        <w:t xml:space="preserve"> RRC configured DL reception </w:t>
      </w:r>
      <w:r w:rsidR="008E10EC" w:rsidRPr="00D611C2">
        <w:t>with a</w:t>
      </w:r>
      <w:r w:rsidRPr="00D611C2">
        <w:t xml:space="preserve"> DCI granted UL transmission,</w:t>
      </w:r>
      <w:r w:rsidR="008E10EC" w:rsidRPr="00D611C2">
        <w:t xml:space="preserve"> or the cancellation of RRC configured UL transmission with a DCI granted DL </w:t>
      </w:r>
      <w:proofErr w:type="gramStart"/>
      <w:r w:rsidR="008E10EC" w:rsidRPr="00D611C2">
        <w:t xml:space="preserve">reception, </w:t>
      </w:r>
      <w:r w:rsidRPr="00D611C2">
        <w:t xml:space="preserve"> N</w:t>
      </w:r>
      <w:proofErr w:type="gramEnd"/>
      <w:r w:rsidRPr="00D611C2">
        <w:t>2 timeline is followed</w:t>
      </w:r>
      <w:r w:rsidR="008E10EC" w:rsidRPr="00D611C2">
        <w:t>.</w:t>
      </w:r>
    </w:p>
    <w:bookmarkEnd w:id="6"/>
    <w:p w14:paraId="019766D9" w14:textId="165D1FFD" w:rsidR="00753557" w:rsidRDefault="00753557" w:rsidP="00677766"/>
    <w:p w14:paraId="029133A6" w14:textId="77777777" w:rsidR="00253B01" w:rsidRDefault="00253B01" w:rsidP="00253B01">
      <w:pPr>
        <w:pStyle w:val="Heading2"/>
      </w:pPr>
      <w:r>
        <w:t xml:space="preserve">On configuration of the monitoring of GC-PDCCH carrying SFI </w:t>
      </w:r>
    </w:p>
    <w:p w14:paraId="177708A7" w14:textId="77777777" w:rsidR="00253B01" w:rsidRDefault="00253B01" w:rsidP="00253B01">
      <w:r>
        <w:t>GC-PDCCH carrying SFI monitoring is configured to be periodic. When the SFI entry in the UE-specific SFI table length is different from the monitoring period, UE behaviour needs to be clarified.</w:t>
      </w:r>
    </w:p>
    <w:p w14:paraId="4C939BA0" w14:textId="77777777" w:rsidR="00253B01" w:rsidRDefault="00253B01" w:rsidP="00253B01"/>
    <w:p w14:paraId="55C6395E" w14:textId="77777777" w:rsidR="00253B01" w:rsidRDefault="00253B01" w:rsidP="00253B01">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3093A8BC" w14:textId="77777777" w:rsidR="00253B01" w:rsidRDefault="00253B01" w:rsidP="00253B01"/>
    <w:p w14:paraId="2BBD091E" w14:textId="77777777" w:rsidR="00253B01" w:rsidRPr="00D611C2" w:rsidRDefault="00253B01" w:rsidP="00253B01">
      <w:bookmarkStart w:id="7" w:name="p6"/>
      <w:r w:rsidRPr="00D611C2">
        <w:rPr>
          <w:highlight w:val="yellow"/>
        </w:rPr>
        <w:t>Proposal</w:t>
      </w:r>
      <w:r>
        <w:rPr>
          <w:highlight w:val="yellow"/>
        </w:rPr>
        <w:t>:</w:t>
      </w:r>
    </w:p>
    <w:p w14:paraId="0E138F0E" w14:textId="77777777" w:rsidR="00253B01" w:rsidRPr="00926E12" w:rsidRDefault="00253B01" w:rsidP="00253B01">
      <w:pPr>
        <w:pStyle w:val="bullet"/>
      </w:pPr>
      <w:r w:rsidRPr="00926E12">
        <w:t>For a slot not covered by SFI, UE follows semi-static configuration and DCI.</w:t>
      </w:r>
    </w:p>
    <w:bookmarkEnd w:id="7"/>
    <w:p w14:paraId="1F63C6AF" w14:textId="77777777" w:rsidR="00253B01" w:rsidRDefault="00253B01" w:rsidP="00253B01"/>
    <w:p w14:paraId="51C9DCB3" w14:textId="77777777" w:rsidR="00253B01" w:rsidRDefault="00253B01" w:rsidP="00253B01">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4824908D" w14:textId="77777777" w:rsidR="00253B01" w:rsidRDefault="00253B01" w:rsidP="00253B01"/>
    <w:p w14:paraId="3DCA3CAD" w14:textId="77777777" w:rsidR="00253B01" w:rsidRDefault="00253B01" w:rsidP="00253B01">
      <w:r w:rsidRPr="00AE00F1">
        <w:object w:dxaOrig="13983" w:dyaOrig="3347" w14:anchorId="46749BFE">
          <v:shape id="_x0000_i1028" type="#_x0000_t75" style="width:481.9pt;height:115.15pt" o:ole="">
            <v:imagedata r:id="rId19" o:title=""/>
          </v:shape>
          <o:OLEObject Type="Embed" ProgID="Visio.Drawing.11" ShapeID="_x0000_i1028" DrawAspect="Content" ObjectID="_1585352371" r:id="rId20"/>
        </w:object>
      </w:r>
    </w:p>
    <w:p w14:paraId="12868F51" w14:textId="77777777" w:rsidR="00253B01" w:rsidRPr="00AE00F1" w:rsidRDefault="00253B01" w:rsidP="00253B01">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Example with SFI monitoring every 2 slots, but multi-slot SFI covers 4 slots</w:t>
      </w:r>
    </w:p>
    <w:p w14:paraId="4F34E16E" w14:textId="77777777" w:rsidR="00253B01" w:rsidRPr="00D611C2" w:rsidRDefault="00253B01" w:rsidP="00253B01">
      <w:bookmarkStart w:id="8" w:name="p7"/>
      <w:r w:rsidRPr="00D611C2">
        <w:rPr>
          <w:highlight w:val="yellow"/>
        </w:rPr>
        <w:t>Proposal:</w:t>
      </w:r>
      <w:r w:rsidRPr="00D611C2">
        <w:t xml:space="preserve"> </w:t>
      </w:r>
    </w:p>
    <w:p w14:paraId="3AB90BFB" w14:textId="77777777" w:rsidR="00253B01" w:rsidRPr="00926E12" w:rsidRDefault="00253B01" w:rsidP="00253B01">
      <w:pPr>
        <w:pStyle w:val="bullet"/>
      </w:pPr>
      <w:r w:rsidRPr="00926E12">
        <w:t>For a slot covered by multiple SFIs transmitted at different slots, the UE does not expect to see different slot format indicated by different SFIs.</w:t>
      </w:r>
    </w:p>
    <w:bookmarkEnd w:id="8"/>
    <w:p w14:paraId="680D7FE9" w14:textId="77777777" w:rsidR="00253B01" w:rsidRDefault="00253B01" w:rsidP="00253B01"/>
    <w:p w14:paraId="68F104C7" w14:textId="77777777" w:rsidR="00253B01" w:rsidRDefault="00253B01" w:rsidP="00253B01">
      <w:r w:rsidRPr="004F4559">
        <w:rPr>
          <w:highlight w:val="yellow"/>
        </w:rPr>
        <w:t>Proposal:</w:t>
      </w:r>
    </w:p>
    <w:p w14:paraId="01513F28" w14:textId="0B012EA4" w:rsidR="00253B01" w:rsidRDefault="00253B01" w:rsidP="00253B01">
      <w:pPr>
        <w:pStyle w:val="bullet"/>
      </w:pPr>
      <w:r>
        <w:t xml:space="preserve">After active BWP switching, the SFI received before the BWP switching is still applicable to the new active BWP after switching </w:t>
      </w:r>
    </w:p>
    <w:p w14:paraId="4766FF27" w14:textId="55575023" w:rsidR="00A16B9C" w:rsidRDefault="00A16B9C" w:rsidP="00A16B9C">
      <w:pPr>
        <w:pStyle w:val="bullet"/>
        <w:numPr>
          <w:ilvl w:val="0"/>
          <w:numId w:val="0"/>
        </w:numPr>
        <w:ind w:left="720" w:hanging="360"/>
      </w:pPr>
    </w:p>
    <w:p w14:paraId="11AA27CF" w14:textId="1E2237E7" w:rsidR="00A16B9C" w:rsidRDefault="00A16B9C" w:rsidP="00A16B9C">
      <w:r>
        <w:t xml:space="preserve">One issue raised is </w:t>
      </w:r>
      <w:r w:rsidR="00DC2102">
        <w:t xml:space="preserve">what if for a low SCS BWP, the monitoring is configured on a high BWP cell, while there are more </w:t>
      </w:r>
      <w:r w:rsidR="00DC2102">
        <w:lastRenderedPageBreak/>
        <w:t xml:space="preserve">than one monitoring occasions configured for one slot of the low SCS BWP. </w:t>
      </w:r>
    </w:p>
    <w:p w14:paraId="480CEDF5" w14:textId="4EAD5F20" w:rsidR="00DC2102" w:rsidRDefault="00DC2102" w:rsidP="00A16B9C">
      <w:r w:rsidRPr="00DC2102">
        <w:rPr>
          <w:highlight w:val="yellow"/>
        </w:rPr>
        <w:t>Proposal:</w:t>
      </w:r>
    </w:p>
    <w:p w14:paraId="6C27283D" w14:textId="0EE22517" w:rsidR="00DC2102" w:rsidRDefault="00DC2102" w:rsidP="00DC2102">
      <w:pPr>
        <w:pStyle w:val="bullet"/>
      </w:pPr>
      <w:r>
        <w:t>Alt 1: Keep the first indicated slot format when there are multiple indications in a slot</w:t>
      </w:r>
    </w:p>
    <w:p w14:paraId="14B58A9F" w14:textId="1998E40D" w:rsidR="00DC2102" w:rsidRDefault="00DC2102" w:rsidP="00DC2102">
      <w:pPr>
        <w:pStyle w:val="bullet"/>
      </w:pPr>
      <w:r>
        <w:t>Alt 2: UE does not expect to monitoring GC-PDCCH in another cell with larger SCS</w:t>
      </w:r>
    </w:p>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within N2, and cancel the portion of the configured transmission outside N2 window.</w:t>
      </w:r>
    </w:p>
    <w:p w14:paraId="79E888CD" w14:textId="77777777" w:rsidR="00CE1878" w:rsidRDefault="00CE1878" w:rsidP="00677766"/>
    <w:p w14:paraId="1A5F5D15" w14:textId="4FA2992F" w:rsidR="008E10EC" w:rsidRDefault="00CE1878" w:rsidP="00677766">
      <w:r>
        <w:t xml:space="preserve">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w:t>
      </w:r>
      <w:proofErr w:type="spellStart"/>
      <w:r>
        <w:t>REs.</w:t>
      </w:r>
      <w:proofErr w:type="spellEnd"/>
    </w:p>
    <w:p w14:paraId="76C247F4" w14:textId="77777777" w:rsidR="00CE1878" w:rsidRDefault="00CE1878" w:rsidP="00677766"/>
    <w:p w14:paraId="79CE6A57" w14:textId="288E3CCD" w:rsidR="00D611C2" w:rsidRPr="00D611C2" w:rsidRDefault="001C30F5" w:rsidP="00677766">
      <w:bookmarkStart w:id="9" w:name="p8"/>
      <w:r w:rsidRPr="00D611C2">
        <w:rPr>
          <w:highlight w:val="yellow"/>
        </w:rPr>
        <w:t>Proposal</w:t>
      </w:r>
      <w:r w:rsidR="00D611C2" w:rsidRPr="00D611C2">
        <w:rPr>
          <w:highlight w:val="yellow"/>
        </w:rPr>
        <w:t>:</w:t>
      </w:r>
      <w:r w:rsidR="00D611C2" w:rsidRPr="00D611C2">
        <w:t xml:space="preserve"> </w:t>
      </w:r>
    </w:p>
    <w:p w14:paraId="19CC6604" w14:textId="0DA4794E" w:rsidR="00B00A9E" w:rsidRPr="00D611C2" w:rsidRDefault="00F52D7B" w:rsidP="00677766">
      <w:r w:rsidRPr="00D611C2">
        <w:t>For cancellation of RRC configured transmission or reception</w:t>
      </w:r>
      <w:r w:rsidR="00B00A9E" w:rsidRPr="00D611C2">
        <w:t xml:space="preserve"> by SFI</w:t>
      </w:r>
      <w:r w:rsidRPr="00D611C2">
        <w:t xml:space="preserve">, the cancellation </w:t>
      </w:r>
      <w:r w:rsidR="00B00A9E" w:rsidRPr="00D611C2">
        <w:t>is for a whole unit of transmission/reception if any OFDM symbol within the unit is cancelled by SFI.</w:t>
      </w:r>
    </w:p>
    <w:p w14:paraId="6843B267" w14:textId="77777777" w:rsidR="00D611C2" w:rsidRDefault="00B00A9E" w:rsidP="00B00A9E">
      <w:pPr>
        <w:pStyle w:val="bullet"/>
      </w:pPr>
      <w:r w:rsidRPr="00D611C2">
        <w:t>For RRC configured CSI-RS resource set not for TRS</w:t>
      </w:r>
    </w:p>
    <w:p w14:paraId="545E0FE1" w14:textId="0F932A46" w:rsidR="00B00A9E" w:rsidRDefault="00D611C2" w:rsidP="008E662F">
      <w:pPr>
        <w:pStyle w:val="bullet"/>
        <w:numPr>
          <w:ilvl w:val="1"/>
          <w:numId w:val="6"/>
        </w:numPr>
      </w:pPr>
      <w:r>
        <w:t>Alt 1: T</w:t>
      </w:r>
      <w:r w:rsidR="00B00A9E" w:rsidRPr="00D611C2">
        <w:t xml:space="preserve">he </w:t>
      </w:r>
      <w:r w:rsidR="00D413A8" w:rsidRPr="00D611C2">
        <w:t xml:space="preserve">cancellation </w:t>
      </w:r>
      <w:r w:rsidR="00B00A9E" w:rsidRPr="00D611C2">
        <w:t xml:space="preserve">unit </w:t>
      </w:r>
      <w:r>
        <w:t xml:space="preserve">is each </w:t>
      </w:r>
      <w:r w:rsidR="00B00A9E" w:rsidRPr="00D611C2">
        <w:t>CSI-RS resource</w:t>
      </w:r>
    </w:p>
    <w:p w14:paraId="1BC9681E" w14:textId="7CC9F3A7" w:rsidR="00D611C2" w:rsidRPr="00D611C2" w:rsidRDefault="00D611C2" w:rsidP="008E662F">
      <w:pPr>
        <w:pStyle w:val="bullet"/>
        <w:numPr>
          <w:ilvl w:val="1"/>
          <w:numId w:val="6"/>
        </w:numPr>
      </w:pPr>
      <w:r>
        <w:t>Alt 2: The cancellation unit is the whole CSI-RS resource set</w:t>
      </w:r>
    </w:p>
    <w:p w14:paraId="7CF79E53" w14:textId="2438D4D0" w:rsidR="00B00A9E" w:rsidRPr="00D611C2" w:rsidRDefault="00B00A9E" w:rsidP="00B00A9E">
      <w:pPr>
        <w:pStyle w:val="bullet"/>
      </w:pPr>
      <w:r w:rsidRPr="00D611C2">
        <w:t xml:space="preserve">For RRC configured CSI-RS resource set for TRS, the </w:t>
      </w:r>
      <w:r w:rsidR="00D413A8" w:rsidRPr="00D611C2">
        <w:t xml:space="preserve">cancellation </w:t>
      </w:r>
      <w:r w:rsidRPr="00D611C2">
        <w:t>unit is CSI-RS resource set</w:t>
      </w:r>
    </w:p>
    <w:p w14:paraId="5491A07A" w14:textId="6BA4702B" w:rsidR="00B00A9E" w:rsidRPr="00D611C2" w:rsidRDefault="00B00A9E" w:rsidP="00B00A9E">
      <w:pPr>
        <w:pStyle w:val="bullet"/>
      </w:pPr>
      <w:r w:rsidRPr="00D611C2">
        <w:t xml:space="preserve">For RRC configured PDSCH and PUSCH with slot aggregation, the </w:t>
      </w:r>
      <w:r w:rsidR="00D413A8" w:rsidRPr="00D611C2">
        <w:t xml:space="preserve">cancellation </w:t>
      </w:r>
      <w:r w:rsidRPr="00D611C2">
        <w:t>unit is the whole PDSCH or PUSCH within a slot</w:t>
      </w:r>
    </w:p>
    <w:p w14:paraId="2904424F" w14:textId="3DAC2668" w:rsidR="00B00A9E" w:rsidRPr="00D611C2" w:rsidRDefault="00B00A9E" w:rsidP="00677766">
      <w:pPr>
        <w:pStyle w:val="bullet"/>
      </w:pPr>
      <w:r w:rsidRPr="00D611C2">
        <w:t>For RRC configured PDSCH, PUCCH, and PUSCH without slot aggregation, the cancellation unit is the whole PDSCH, PUCCH, and PUSCH</w:t>
      </w:r>
    </w:p>
    <w:p w14:paraId="104A3DA0" w14:textId="78C86483" w:rsidR="00866ED9" w:rsidRPr="00D611C2" w:rsidRDefault="00866ED9" w:rsidP="00677766">
      <w:pPr>
        <w:pStyle w:val="bullet"/>
      </w:pPr>
      <w:r w:rsidRPr="00D611C2">
        <w:t>For RRC configured SRS transmission, the cancellation unit is OFDM symbol</w:t>
      </w:r>
    </w:p>
    <w:p w14:paraId="48A20830" w14:textId="3CF991DF" w:rsidR="00342CD5" w:rsidRPr="00D611C2" w:rsidRDefault="00B00A9E" w:rsidP="00B00A9E">
      <w:pPr>
        <w:pStyle w:val="bullet"/>
        <w:numPr>
          <w:ilvl w:val="0"/>
          <w:numId w:val="0"/>
        </w:numPr>
        <w:ind w:left="360"/>
      </w:pPr>
      <w:r w:rsidRPr="00D611C2">
        <w:t>Note: For a</w:t>
      </w:r>
      <w:r w:rsidR="00342CD5" w:rsidRPr="00D611C2">
        <w:t xml:space="preserve"> RRC configured UL transmission</w:t>
      </w:r>
      <w:r w:rsidRPr="00D611C2">
        <w:t xml:space="preserve">, </w:t>
      </w:r>
      <w:r w:rsidR="00342CD5" w:rsidRPr="00D611C2">
        <w:t xml:space="preserve">cancelled </w:t>
      </w:r>
      <w:r w:rsidRPr="00D611C2">
        <w:t xml:space="preserve">on the OFDM symbols within </w:t>
      </w:r>
      <w:r w:rsidR="00342CD5" w:rsidRPr="00D611C2">
        <w:t xml:space="preserve">N2 OFDM symbols </w:t>
      </w:r>
      <w:r w:rsidRPr="00D611C2">
        <w:t>c</w:t>
      </w:r>
      <w:r w:rsidR="00342CD5" w:rsidRPr="00D611C2">
        <w:t>ounted from the last OFDM symbol the SFI is rec</w:t>
      </w:r>
      <w:r w:rsidRPr="00D611C2">
        <w:t>eived is not expected.</w:t>
      </w:r>
    </w:p>
    <w:bookmarkEnd w:id="9"/>
    <w:p w14:paraId="4D5DFE70" w14:textId="77777777" w:rsidR="00B00A9E" w:rsidRPr="00B00A9E" w:rsidRDefault="00B00A9E" w:rsidP="00B00A9E">
      <w:pPr>
        <w:pStyle w:val="bullet"/>
        <w:numPr>
          <w:ilvl w:val="0"/>
          <w:numId w:val="0"/>
        </w:numPr>
        <w:ind w:left="360"/>
      </w:pPr>
    </w:p>
    <w:p w14:paraId="61A08303" w14:textId="71D1B807" w:rsidR="00D611C2" w:rsidRPr="00D611C2" w:rsidRDefault="008F16D1" w:rsidP="00677766">
      <w:bookmarkStart w:id="10" w:name="p9"/>
      <w:r w:rsidRPr="00D611C2">
        <w:rPr>
          <w:highlight w:val="yellow"/>
        </w:rPr>
        <w:t>Proposal</w:t>
      </w:r>
      <w:r w:rsidR="00D611C2">
        <w:rPr>
          <w:highlight w:val="yellow"/>
        </w:rPr>
        <w:t>:</w:t>
      </w:r>
    </w:p>
    <w:p w14:paraId="0C4815D8" w14:textId="3C7D204E" w:rsidR="008F16D1" w:rsidRDefault="008F16D1" w:rsidP="00D611C2">
      <w:pPr>
        <w:pStyle w:val="bullet"/>
      </w:pPr>
      <w:r w:rsidRPr="00B00A9E">
        <w:t>For a grant based PDSCH, rate matching around RRC configured CSI-RS, if the CSI-RS is cancelled by setting SFI to “flexible”, the PDSCH still rate match around the CSI-RS RE locations.</w:t>
      </w:r>
    </w:p>
    <w:p w14:paraId="3B6AE572" w14:textId="77777777" w:rsidR="00253B01" w:rsidRPr="00D611C2" w:rsidRDefault="00253B01" w:rsidP="00253B01">
      <w:r w:rsidRPr="00D611C2">
        <w:rPr>
          <w:highlight w:val="yellow"/>
        </w:rPr>
        <w:t>Proposal</w:t>
      </w:r>
      <w:r>
        <w:rPr>
          <w:highlight w:val="yellow"/>
        </w:rPr>
        <w:t>:</w:t>
      </w:r>
    </w:p>
    <w:p w14:paraId="0829A487" w14:textId="51DBE730" w:rsidR="00253B01" w:rsidRPr="00253B01" w:rsidRDefault="00253B01" w:rsidP="00253B01">
      <w:pPr>
        <w:pStyle w:val="bullet"/>
      </w:pPr>
      <w:proofErr w:type="spellStart"/>
      <w:r>
        <w:t>Neighbor</w:t>
      </w:r>
      <w:proofErr w:type="spellEnd"/>
      <w:r>
        <w:t xml:space="preserve"> cell RRM measurement is cancelled if there is a UL grant</w:t>
      </w:r>
    </w:p>
    <w:bookmarkEnd w:id="10"/>
    <w:p w14:paraId="04F3CF98" w14:textId="5FCD4688" w:rsidR="007A635C" w:rsidRDefault="0038547B" w:rsidP="008E10EC">
      <w:pPr>
        <w:pStyle w:val="Heading1"/>
      </w:pPr>
      <w:r>
        <w:t>Proposals for online</w:t>
      </w:r>
    </w:p>
    <w:p w14:paraId="1B4EB6FE" w14:textId="0D2FCE6C" w:rsidR="00C921FD" w:rsidRDefault="00EE2F70" w:rsidP="00677766">
      <w:r w:rsidRPr="007D2515">
        <w:t>Proposal:</w:t>
      </w:r>
    </w:p>
    <w:p w14:paraId="7E0EAC91" w14:textId="48996926" w:rsidR="00EE2F70" w:rsidRDefault="00EE2F70" w:rsidP="00EE2F70">
      <w:pPr>
        <w:pStyle w:val="bullet"/>
      </w:pPr>
      <w:r>
        <w:t>Adopt the TP in R1-1804801 for 38.213 section 11.1, which reflects the agreements reached before RAN1 #92bis related to TDD UL/UL configurations and SFI</w:t>
      </w:r>
      <w:r w:rsidR="00747000">
        <w:t>, subject to the following change</w:t>
      </w:r>
    </w:p>
    <w:p w14:paraId="642CEB9F" w14:textId="345A76DA" w:rsidR="00747000" w:rsidRDefault="009422D6" w:rsidP="00747000">
      <w:pPr>
        <w:pStyle w:val="bullet"/>
        <w:numPr>
          <w:ilvl w:val="1"/>
          <w:numId w:val="6"/>
        </w:numPr>
      </w:pPr>
      <w:r>
        <w:t>Updated to R1-180</w:t>
      </w:r>
      <w:r w:rsidR="00D10D70">
        <w:t>5569</w:t>
      </w:r>
      <w:bookmarkStart w:id="11" w:name="_GoBack"/>
      <w:bookmarkEnd w:id="11"/>
    </w:p>
    <w:p w14:paraId="413CE1DA" w14:textId="57B13BE4" w:rsidR="00F50E02" w:rsidRDefault="00F50E02" w:rsidP="00F50E02">
      <w:pPr>
        <w:pStyle w:val="bullet"/>
        <w:numPr>
          <w:ilvl w:val="0"/>
          <w:numId w:val="0"/>
        </w:numPr>
        <w:ind w:left="720" w:hanging="360"/>
      </w:pPr>
    </w:p>
    <w:p w14:paraId="45536F8C" w14:textId="48B9A083" w:rsidR="00F50E02" w:rsidRDefault="00F50E02" w:rsidP="00F50E02">
      <w:pPr>
        <w:pStyle w:val="bullet"/>
        <w:numPr>
          <w:ilvl w:val="0"/>
          <w:numId w:val="0"/>
        </w:numPr>
      </w:pPr>
      <w:r w:rsidRPr="007D2515">
        <w:t>Proposal:</w:t>
      </w:r>
    </w:p>
    <w:p w14:paraId="144F96DC" w14:textId="487ADB84" w:rsidR="00F50E02" w:rsidRDefault="00F50E02" w:rsidP="00F50E02">
      <w:pPr>
        <w:pStyle w:val="bullet"/>
      </w:pPr>
      <w:r>
        <w:t>UE does not expect the reference SCS in TDD UL/DL configuration common and common2 to be different</w:t>
      </w:r>
    </w:p>
    <w:p w14:paraId="7B0D9602" w14:textId="5340D14C" w:rsidR="00574088" w:rsidRDefault="00574088" w:rsidP="00574088">
      <w:pPr>
        <w:pStyle w:val="bullet"/>
        <w:numPr>
          <w:ilvl w:val="0"/>
          <w:numId w:val="0"/>
        </w:numPr>
        <w:ind w:left="720" w:hanging="360"/>
      </w:pPr>
    </w:p>
    <w:p w14:paraId="3478C073" w14:textId="77777777" w:rsidR="00574088" w:rsidRDefault="00574088" w:rsidP="00574088">
      <w:r w:rsidRPr="007D2515">
        <w:t>Proposal:</w:t>
      </w:r>
    </w:p>
    <w:p w14:paraId="177BC3A3" w14:textId="3AB2F912" w:rsidR="00574088" w:rsidRPr="00753557" w:rsidRDefault="00574088" w:rsidP="00574088">
      <w:pPr>
        <w:pStyle w:val="ListParagraph"/>
        <w:numPr>
          <w:ilvl w:val="0"/>
          <w:numId w:val="50"/>
        </w:numPr>
      </w:pPr>
      <w:r>
        <w:t>UE does not expect the reference SCS in cell-specific UL/DL configuration in a cell</w:t>
      </w:r>
      <w:r w:rsidRPr="00D611C2">
        <w:t xml:space="preserve"> </w:t>
      </w:r>
      <w:r>
        <w:t>to be</w:t>
      </w:r>
      <w:r w:rsidRPr="00D611C2">
        <w:t xml:space="preserve"> larger than </w:t>
      </w:r>
      <w:r w:rsidR="0073654A">
        <w:t xml:space="preserve">the SCS of </w:t>
      </w:r>
      <w:r w:rsidRPr="00D611C2">
        <w:t>any BWP configured for the cell</w:t>
      </w:r>
    </w:p>
    <w:p w14:paraId="78AA3323" w14:textId="77777777" w:rsidR="00574088" w:rsidRPr="008E10EC" w:rsidRDefault="00574088" w:rsidP="00574088">
      <w:pPr>
        <w:pStyle w:val="bullet"/>
        <w:numPr>
          <w:ilvl w:val="0"/>
          <w:numId w:val="0"/>
        </w:numPr>
        <w:ind w:left="720" w:hanging="360"/>
      </w:pPr>
    </w:p>
    <w:sectPr w:rsidR="00574088" w:rsidRPr="008E10EC"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A3BA" w14:textId="77777777" w:rsidR="008135CB" w:rsidRDefault="008135CB" w:rsidP="00677766">
      <w:r>
        <w:separator/>
      </w:r>
    </w:p>
  </w:endnote>
  <w:endnote w:type="continuationSeparator" w:id="0">
    <w:p w14:paraId="6A760FC6" w14:textId="77777777" w:rsidR="008135CB" w:rsidRDefault="008135CB" w:rsidP="00677766">
      <w:r>
        <w:continuationSeparator/>
      </w:r>
    </w:p>
  </w:endnote>
  <w:endnote w:type="continuationNotice" w:id="1">
    <w:p w14:paraId="3E697DD6" w14:textId="77777777" w:rsidR="008135CB" w:rsidRDefault="008135CB"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2EC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ECD">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D350" w14:textId="77777777" w:rsidR="008135CB" w:rsidRDefault="008135CB" w:rsidP="00677766">
      <w:r>
        <w:separator/>
      </w:r>
    </w:p>
  </w:footnote>
  <w:footnote w:type="continuationSeparator" w:id="0">
    <w:p w14:paraId="0A9BFCF9" w14:textId="77777777" w:rsidR="008135CB" w:rsidRDefault="008135CB" w:rsidP="00677766">
      <w:r>
        <w:continuationSeparator/>
      </w:r>
    </w:p>
  </w:footnote>
  <w:footnote w:type="continuationNotice" w:id="1">
    <w:p w14:paraId="6D019696" w14:textId="77777777" w:rsidR="008135CB" w:rsidRDefault="008135CB" w:rsidP="00677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A635C" w:rsidRDefault="007A635C"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35CB"/>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766"/>
    <w:pPr>
      <w:widowControl w:val="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7BB320-8C7F-49D9-80F0-732E3D3D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10565</TotalTime>
  <Pages>4</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131</cp:revision>
  <cp:lastPrinted>2010-10-04T23:31:00Z</cp:lastPrinted>
  <dcterms:created xsi:type="dcterms:W3CDTF">2017-11-28T01:22:00Z</dcterms:created>
  <dcterms:modified xsi:type="dcterms:W3CDTF">2018-04-16T09:50:00Z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